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E0D" w:rsidRDefault="00374E0D" w:rsidP="00374E0D">
      <w:pPr>
        <w:pStyle w:val="NoSpacing"/>
      </w:pPr>
      <w:r>
        <w:rPr>
          <w:u w:val="single"/>
        </w:rPr>
        <w:t>Edmund WICHYNGHAM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374E0D" w:rsidRDefault="00374E0D" w:rsidP="00374E0D">
      <w:pPr>
        <w:pStyle w:val="NoSpacing"/>
      </w:pPr>
    </w:p>
    <w:p w:rsidR="00374E0D" w:rsidRDefault="00374E0D" w:rsidP="00374E0D">
      <w:pPr>
        <w:pStyle w:val="NoSpacing"/>
      </w:pPr>
    </w:p>
    <w:p w:rsidR="00374E0D" w:rsidRDefault="00374E0D" w:rsidP="00374E0D">
      <w:pPr>
        <w:pStyle w:val="NoSpacing"/>
      </w:pPr>
      <w:r>
        <w:t>20 May1433</w:t>
      </w:r>
      <w:r>
        <w:tab/>
        <w:t xml:space="preserve">He was one of those to whom Nicholas </w:t>
      </w:r>
      <w:proofErr w:type="spellStart"/>
      <w:r>
        <w:t>Wichyngham</w:t>
      </w:r>
      <w:proofErr w:type="spellEnd"/>
      <w:r>
        <w:t>(q.v.) granted lands</w:t>
      </w:r>
    </w:p>
    <w:p w:rsidR="00374E0D" w:rsidRDefault="00374E0D" w:rsidP="00374E0D">
      <w:pPr>
        <w:pStyle w:val="NoSpacing"/>
      </w:pPr>
      <w:r>
        <w:tab/>
      </w:r>
      <w:r>
        <w:tab/>
        <w:t>and tenements in Epping, Essex.</w:t>
      </w:r>
    </w:p>
    <w:p w:rsidR="00374E0D" w:rsidRDefault="00374E0D" w:rsidP="00374E0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24-201)</w:t>
      </w:r>
    </w:p>
    <w:p w:rsidR="00374E0D" w:rsidRDefault="00374E0D" w:rsidP="00374E0D">
      <w:pPr>
        <w:pStyle w:val="NoSpacing"/>
      </w:pPr>
    </w:p>
    <w:p w:rsidR="00374E0D" w:rsidRDefault="00374E0D" w:rsidP="00374E0D">
      <w:pPr>
        <w:pStyle w:val="NoSpacing"/>
      </w:pPr>
    </w:p>
    <w:p w:rsidR="00374E0D" w:rsidRDefault="00374E0D" w:rsidP="00374E0D">
      <w:pPr>
        <w:pStyle w:val="NoSpacing"/>
      </w:pPr>
      <w:r>
        <w:t>29 July 2016</w:t>
      </w:r>
    </w:p>
    <w:p w:rsidR="006B2F86" w:rsidRPr="00374E0D" w:rsidRDefault="007D74DE" w:rsidP="00E71FC3">
      <w:pPr>
        <w:pStyle w:val="NoSpacing"/>
      </w:pPr>
      <w:bookmarkStart w:id="0" w:name="_GoBack"/>
      <w:bookmarkEnd w:id="0"/>
    </w:p>
    <w:sectPr w:rsidR="006B2F86" w:rsidRPr="00374E0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E0D" w:rsidRDefault="00374E0D" w:rsidP="00E71FC3">
      <w:pPr>
        <w:spacing w:after="0" w:line="240" w:lineRule="auto"/>
      </w:pPr>
      <w:r>
        <w:separator/>
      </w:r>
    </w:p>
  </w:endnote>
  <w:endnote w:type="continuationSeparator" w:id="0">
    <w:p w:rsidR="00374E0D" w:rsidRDefault="00374E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E0D" w:rsidRDefault="00374E0D" w:rsidP="00E71FC3">
      <w:pPr>
        <w:spacing w:after="0" w:line="240" w:lineRule="auto"/>
      </w:pPr>
      <w:r>
        <w:separator/>
      </w:r>
    </w:p>
  </w:footnote>
  <w:footnote w:type="continuationSeparator" w:id="0">
    <w:p w:rsidR="00374E0D" w:rsidRDefault="00374E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E0D"/>
    <w:rsid w:val="001A7C09"/>
    <w:rsid w:val="00374E0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B42AF"/>
  <w15:chartTrackingRefBased/>
  <w15:docId w15:val="{DD6CAE0C-30D8-4DD6-85C3-3473FE92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2016-07-29T14:43:00Z</dcterms:created>
  <dcterms:modified xsi:type="dcterms:W3CDTF">2016-07-29T14:44:00Z</dcterms:modified>
</cp:coreProperties>
</file>